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F5BF" w14:textId="17930920" w:rsidR="003A2119" w:rsidRPr="00FD04B0" w:rsidRDefault="003A2119" w:rsidP="003A2119">
      <w:pPr>
        <w:pStyle w:val="BodytextJongJGZ"/>
        <w:rPr>
          <w:rFonts w:cstheme="minorHAnsi"/>
          <w:b/>
          <w:bCs/>
          <w:sz w:val="24"/>
          <w:szCs w:val="24"/>
        </w:rPr>
      </w:pPr>
      <w:r w:rsidRPr="00FD04B0">
        <w:rPr>
          <w:rFonts w:cstheme="minorHAnsi"/>
          <w:b/>
          <w:bCs/>
          <w:sz w:val="24"/>
          <w:szCs w:val="24"/>
        </w:rPr>
        <w:t>Algemene tekst over de JGZ en het JGZ-team op school – voor ouders</w:t>
      </w:r>
    </w:p>
    <w:p w14:paraId="5D9F8C48" w14:textId="29E5E624" w:rsidR="003A2119" w:rsidRPr="00FD04B0" w:rsidRDefault="003A2119" w:rsidP="003A2119">
      <w:pPr>
        <w:pStyle w:val="BodytextJongJGZ"/>
        <w:rPr>
          <w:rFonts w:cstheme="minorHAnsi"/>
          <w:b/>
          <w:bCs/>
          <w:i/>
          <w:iCs/>
          <w:sz w:val="22"/>
          <w:szCs w:val="22"/>
        </w:rPr>
      </w:pPr>
    </w:p>
    <w:tbl>
      <w:tblPr>
        <w:tblStyle w:val="Onopgemaaktetabel1"/>
        <w:tblW w:w="0" w:type="auto"/>
        <w:tblLook w:val="04A0" w:firstRow="1" w:lastRow="0" w:firstColumn="1" w:lastColumn="0" w:noHBand="0" w:noVBand="1"/>
      </w:tblPr>
      <w:tblGrid>
        <w:gridCol w:w="4530"/>
        <w:gridCol w:w="4530"/>
      </w:tblGrid>
      <w:tr w:rsidR="003A2119" w:rsidRPr="00FD04B0" w14:paraId="38D80610" w14:textId="77777777" w:rsidTr="00A41E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tcPr>
          <w:p w14:paraId="4CD59593" w14:textId="692D2F55" w:rsidR="003A2119" w:rsidRPr="00FD04B0" w:rsidRDefault="003A2119" w:rsidP="00A41E99">
            <w:pPr>
              <w:pStyle w:val="BodytextJongJGZ"/>
              <w:jc w:val="center"/>
              <w:rPr>
                <w:rFonts w:cstheme="minorHAnsi"/>
              </w:rPr>
            </w:pPr>
            <w:r w:rsidRPr="00FD04B0">
              <w:rPr>
                <w:rFonts w:cstheme="minorHAnsi"/>
              </w:rPr>
              <w:t>Deze tekst kan als basis/voorbeeld dienen voor:</w:t>
            </w:r>
          </w:p>
        </w:tc>
      </w:tr>
      <w:tr w:rsidR="003A2119" w:rsidRPr="00FD04B0" w14:paraId="1D73B128" w14:textId="77777777" w:rsidTr="00A4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vAlign w:val="center"/>
          </w:tcPr>
          <w:p w14:paraId="526D6F99" w14:textId="157D130F" w:rsidR="003A2119" w:rsidRPr="00FD04B0" w:rsidRDefault="003A2119" w:rsidP="00A41E99">
            <w:pPr>
              <w:rPr>
                <w:rFonts w:cstheme="minorHAnsi"/>
              </w:rPr>
            </w:pPr>
            <w:r w:rsidRPr="00FD04B0">
              <w:rPr>
                <w:rFonts w:cstheme="minorHAnsi"/>
              </w:rPr>
              <w:t>Website/app van school</w:t>
            </w:r>
          </w:p>
        </w:tc>
        <w:tc>
          <w:tcPr>
            <w:tcW w:w="4530" w:type="dxa"/>
            <w:vAlign w:val="center"/>
          </w:tcPr>
          <w:p w14:paraId="4B5F2DFA" w14:textId="77777777" w:rsidR="003A2119" w:rsidRPr="00FD04B0" w:rsidRDefault="003A2119" w:rsidP="00A41E99">
            <w:pPr>
              <w:pStyle w:val="BodytextJongJGZ"/>
              <w:cnfStyle w:val="000000100000" w:firstRow="0" w:lastRow="0" w:firstColumn="0" w:lastColumn="0" w:oddVBand="0" w:evenVBand="0" w:oddHBand="1" w:evenHBand="0" w:firstRowFirstColumn="0" w:firstRowLastColumn="0" w:lastRowFirstColumn="0" w:lastRowLastColumn="0"/>
              <w:rPr>
                <w:rFonts w:cstheme="minorHAnsi"/>
              </w:rPr>
            </w:pPr>
            <w:r w:rsidRPr="00FD04B0">
              <w:rPr>
                <w:rFonts w:cstheme="minorHAnsi"/>
              </w:rPr>
              <w:t>Vaste vermelding</w:t>
            </w:r>
          </w:p>
        </w:tc>
      </w:tr>
      <w:tr w:rsidR="003A2119" w:rsidRPr="00FD04B0" w14:paraId="5215E840" w14:textId="77777777" w:rsidTr="00A41E99">
        <w:tc>
          <w:tcPr>
            <w:cnfStyle w:val="001000000000" w:firstRow="0" w:lastRow="0" w:firstColumn="1" w:lastColumn="0" w:oddVBand="0" w:evenVBand="0" w:oddHBand="0" w:evenHBand="0" w:firstRowFirstColumn="0" w:firstRowLastColumn="0" w:lastRowFirstColumn="0" w:lastRowLastColumn="0"/>
            <w:tcW w:w="4530" w:type="dxa"/>
            <w:vAlign w:val="center"/>
          </w:tcPr>
          <w:p w14:paraId="7A5FFD21" w14:textId="7A113BDA" w:rsidR="003A2119" w:rsidRPr="00FD04B0" w:rsidRDefault="003A2119" w:rsidP="00A41E99">
            <w:pPr>
              <w:rPr>
                <w:rFonts w:cstheme="minorHAnsi"/>
              </w:rPr>
            </w:pPr>
            <w:r w:rsidRPr="00FD04B0">
              <w:rPr>
                <w:rFonts w:cstheme="minorHAnsi"/>
              </w:rPr>
              <w:t>Schoolgids</w:t>
            </w:r>
          </w:p>
        </w:tc>
        <w:tc>
          <w:tcPr>
            <w:tcW w:w="4530" w:type="dxa"/>
            <w:vAlign w:val="center"/>
          </w:tcPr>
          <w:p w14:paraId="4F7EE4A2" w14:textId="77777777" w:rsidR="003A2119" w:rsidRPr="00FD04B0" w:rsidRDefault="003A2119" w:rsidP="00A41E99">
            <w:pPr>
              <w:pStyle w:val="BodytextJongJGZ"/>
              <w:cnfStyle w:val="000000000000" w:firstRow="0" w:lastRow="0" w:firstColumn="0" w:lastColumn="0" w:oddVBand="0" w:evenVBand="0" w:oddHBand="0" w:evenHBand="0" w:firstRowFirstColumn="0" w:firstRowLastColumn="0" w:lastRowFirstColumn="0" w:lastRowLastColumn="0"/>
              <w:rPr>
                <w:rFonts w:cstheme="minorHAnsi"/>
              </w:rPr>
            </w:pPr>
            <w:r w:rsidRPr="00FD04B0">
              <w:rPr>
                <w:rFonts w:cstheme="minorHAnsi"/>
              </w:rPr>
              <w:t>Vaste vermelding in jaarlijkse editie</w:t>
            </w:r>
          </w:p>
        </w:tc>
      </w:tr>
      <w:tr w:rsidR="003A2119" w:rsidRPr="00FD04B0" w14:paraId="6E2C4965" w14:textId="77777777" w:rsidTr="00A4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vAlign w:val="center"/>
          </w:tcPr>
          <w:p w14:paraId="2D7BD171" w14:textId="2BD726F4" w:rsidR="003A2119" w:rsidRPr="00FD04B0" w:rsidRDefault="003A2119" w:rsidP="00A41E99">
            <w:pPr>
              <w:rPr>
                <w:rFonts w:cstheme="minorHAnsi"/>
              </w:rPr>
            </w:pPr>
            <w:r w:rsidRPr="00FD04B0">
              <w:rPr>
                <w:rFonts w:cstheme="minorHAnsi"/>
              </w:rPr>
              <w:t>Nieuwsbrief</w:t>
            </w:r>
          </w:p>
        </w:tc>
        <w:tc>
          <w:tcPr>
            <w:tcW w:w="4530" w:type="dxa"/>
            <w:vAlign w:val="center"/>
          </w:tcPr>
          <w:p w14:paraId="021EAF00" w14:textId="77777777" w:rsidR="003A2119" w:rsidRPr="00FD04B0" w:rsidRDefault="003A2119" w:rsidP="00A41E99">
            <w:pPr>
              <w:pStyle w:val="BodytextJongJGZ"/>
              <w:cnfStyle w:val="000000100000" w:firstRow="0" w:lastRow="0" w:firstColumn="0" w:lastColumn="0" w:oddVBand="0" w:evenVBand="0" w:oddHBand="1" w:evenHBand="0" w:firstRowFirstColumn="0" w:firstRowLastColumn="0" w:lastRowFirstColumn="0" w:lastRowLastColumn="0"/>
              <w:rPr>
                <w:rFonts w:cstheme="minorHAnsi"/>
              </w:rPr>
            </w:pPr>
            <w:r w:rsidRPr="00FD04B0">
              <w:rPr>
                <w:rFonts w:cstheme="minorHAnsi"/>
              </w:rPr>
              <w:t>Editie start schooljaar</w:t>
            </w:r>
          </w:p>
        </w:tc>
      </w:tr>
      <w:tr w:rsidR="003A2119" w:rsidRPr="00FD04B0" w14:paraId="66BA9C30" w14:textId="77777777" w:rsidTr="00A41E99">
        <w:tc>
          <w:tcPr>
            <w:cnfStyle w:val="001000000000" w:firstRow="0" w:lastRow="0" w:firstColumn="1" w:lastColumn="0" w:oddVBand="0" w:evenVBand="0" w:oddHBand="0" w:evenHBand="0" w:firstRowFirstColumn="0" w:firstRowLastColumn="0" w:lastRowFirstColumn="0" w:lastRowLastColumn="0"/>
            <w:tcW w:w="4530" w:type="dxa"/>
            <w:vAlign w:val="center"/>
          </w:tcPr>
          <w:p w14:paraId="3408A2F4" w14:textId="22AB93BD" w:rsidR="003A2119" w:rsidRPr="00FD04B0" w:rsidRDefault="003A2119" w:rsidP="00A41E99">
            <w:pPr>
              <w:rPr>
                <w:rFonts w:cstheme="minorHAnsi"/>
              </w:rPr>
            </w:pPr>
            <w:r w:rsidRPr="00FD04B0">
              <w:rPr>
                <w:rFonts w:cstheme="minorHAnsi"/>
              </w:rPr>
              <w:t>Sociale media</w:t>
            </w:r>
          </w:p>
        </w:tc>
        <w:tc>
          <w:tcPr>
            <w:tcW w:w="4530" w:type="dxa"/>
            <w:vAlign w:val="center"/>
          </w:tcPr>
          <w:p w14:paraId="4A602D67" w14:textId="77777777" w:rsidR="003A2119" w:rsidRPr="00FD04B0" w:rsidRDefault="003A2119" w:rsidP="00A41E99">
            <w:pPr>
              <w:pStyle w:val="BodytextJongJGZ"/>
              <w:cnfStyle w:val="000000000000" w:firstRow="0" w:lastRow="0" w:firstColumn="0" w:lastColumn="0" w:oddVBand="0" w:evenVBand="0" w:oddHBand="0" w:evenHBand="0" w:firstRowFirstColumn="0" w:firstRowLastColumn="0" w:lastRowFirstColumn="0" w:lastRowLastColumn="0"/>
              <w:rPr>
                <w:rFonts w:cstheme="minorHAnsi"/>
              </w:rPr>
            </w:pPr>
            <w:r w:rsidRPr="00FD04B0">
              <w:rPr>
                <w:rFonts w:cstheme="minorHAnsi"/>
              </w:rPr>
              <w:t xml:space="preserve">Verwijs volgers door naar ons account of website: </w:t>
            </w:r>
            <w:hyperlink r:id="rId9" w:history="1">
              <w:r w:rsidRPr="00FD04B0">
                <w:rPr>
                  <w:rStyle w:val="Hyperlink"/>
                  <w:rFonts w:cstheme="minorHAnsi"/>
                </w:rPr>
                <w:t>Instagram</w:t>
              </w:r>
            </w:hyperlink>
            <w:r w:rsidRPr="00FD04B0">
              <w:rPr>
                <w:rFonts w:cstheme="minorHAnsi"/>
              </w:rPr>
              <w:t xml:space="preserve"> / www.jongjgz.nl</w:t>
            </w:r>
          </w:p>
        </w:tc>
      </w:tr>
      <w:tr w:rsidR="003A2119" w:rsidRPr="00FD04B0" w14:paraId="6FD69676" w14:textId="77777777" w:rsidTr="00A4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vAlign w:val="center"/>
          </w:tcPr>
          <w:p w14:paraId="2006BA20" w14:textId="77777777" w:rsidR="003A2119" w:rsidRPr="00FD04B0" w:rsidRDefault="003A2119" w:rsidP="00A41E99">
            <w:pPr>
              <w:pStyle w:val="BodytextJongJGZ"/>
              <w:rPr>
                <w:rFonts w:cstheme="minorHAnsi"/>
              </w:rPr>
            </w:pPr>
            <w:r w:rsidRPr="00FD04B0">
              <w:rPr>
                <w:rFonts w:cstheme="minorHAnsi"/>
              </w:rPr>
              <w:t>Andere directe communicatie met ouders</w:t>
            </w:r>
          </w:p>
        </w:tc>
        <w:tc>
          <w:tcPr>
            <w:tcW w:w="4530" w:type="dxa"/>
            <w:vAlign w:val="center"/>
          </w:tcPr>
          <w:p w14:paraId="3D1F2B8D" w14:textId="77777777" w:rsidR="003A2119" w:rsidRPr="00FD04B0" w:rsidRDefault="003A2119" w:rsidP="00A41E99">
            <w:pPr>
              <w:pStyle w:val="BodytextJongJGZ"/>
              <w:cnfStyle w:val="000000100000" w:firstRow="0" w:lastRow="0" w:firstColumn="0" w:lastColumn="0" w:oddVBand="0" w:evenVBand="0" w:oddHBand="1" w:evenHBand="0" w:firstRowFirstColumn="0" w:firstRowLastColumn="0" w:lastRowFirstColumn="0" w:lastRowLastColumn="0"/>
              <w:rPr>
                <w:rFonts w:cstheme="minorHAnsi"/>
                <w:b/>
                <w:bCs/>
                <w:i/>
                <w:iCs/>
              </w:rPr>
            </w:pPr>
          </w:p>
        </w:tc>
      </w:tr>
    </w:tbl>
    <w:p w14:paraId="16572FB2" w14:textId="77777777" w:rsidR="003A2119" w:rsidRPr="00FD04B0" w:rsidRDefault="003A2119" w:rsidP="00FD04B0">
      <w:pPr>
        <w:pStyle w:val="BodytextJongJGZ"/>
        <w:spacing w:line="360" w:lineRule="auto"/>
        <w:rPr>
          <w:rFonts w:cstheme="minorHAnsi"/>
          <w:b/>
          <w:bCs/>
          <w:i/>
          <w:iCs/>
        </w:rPr>
      </w:pPr>
    </w:p>
    <w:p w14:paraId="3A786AB7" w14:textId="5D0D5F2B" w:rsidR="003A2119" w:rsidRPr="00FD04B0" w:rsidRDefault="003A2119" w:rsidP="00FD04B0">
      <w:pPr>
        <w:pStyle w:val="BodytextJongJGZ"/>
        <w:spacing w:line="360" w:lineRule="auto"/>
        <w:rPr>
          <w:rFonts w:cstheme="minorHAnsi"/>
          <w:b/>
          <w:bCs/>
          <w:sz w:val="24"/>
          <w:szCs w:val="24"/>
        </w:rPr>
      </w:pPr>
      <w:r w:rsidRPr="00FD04B0">
        <w:rPr>
          <w:rFonts w:cstheme="minorHAnsi"/>
          <w:b/>
          <w:bCs/>
          <w:sz w:val="24"/>
          <w:szCs w:val="24"/>
        </w:rPr>
        <w:t xml:space="preserve">Jeugdgezondheidszorg van Jong JGZ: een nieuw basisaanbod </w:t>
      </w:r>
    </w:p>
    <w:p w14:paraId="0EA62E26" w14:textId="77777777" w:rsidR="00543AAB" w:rsidRPr="00FD04B0" w:rsidRDefault="00543AAB" w:rsidP="00FD04B0">
      <w:pPr>
        <w:pStyle w:val="BodytextJongJGZ"/>
        <w:spacing w:line="360" w:lineRule="auto"/>
        <w:rPr>
          <w:rFonts w:cstheme="minorHAnsi"/>
          <w:b/>
          <w:bCs/>
        </w:rPr>
      </w:pPr>
    </w:p>
    <w:p w14:paraId="38A2BB22" w14:textId="364CE47B" w:rsidR="003A2119" w:rsidRPr="00FD04B0" w:rsidRDefault="003A2119" w:rsidP="00FD04B0">
      <w:pPr>
        <w:pStyle w:val="BodytextJongJGZ"/>
        <w:spacing w:line="360" w:lineRule="auto"/>
        <w:rPr>
          <w:rFonts w:cstheme="minorHAnsi"/>
          <w:b/>
          <w:bCs/>
        </w:rPr>
      </w:pPr>
      <w:r w:rsidRPr="00FD04B0">
        <w:rPr>
          <w:rFonts w:cstheme="minorHAnsi"/>
          <w:b/>
          <w:bCs/>
        </w:rPr>
        <w:t xml:space="preserve">Vanaf schooljaar 2026/2027 biedt Jong JGZ een vernieuwd basisaanbod aan op scholen voor voortgezet onderwijs in Zuid-Holland Zuid. </w:t>
      </w:r>
    </w:p>
    <w:p w14:paraId="55F1DA39" w14:textId="77777777" w:rsidR="003A2119" w:rsidRPr="00FD04B0" w:rsidRDefault="003A2119" w:rsidP="00FD04B0">
      <w:pPr>
        <w:pStyle w:val="BodytextJongJGZ"/>
        <w:spacing w:line="360" w:lineRule="auto"/>
        <w:rPr>
          <w:rFonts w:cstheme="minorHAnsi"/>
        </w:rPr>
      </w:pPr>
    </w:p>
    <w:p w14:paraId="3A4D9280" w14:textId="1683B9E7" w:rsidR="003A2119" w:rsidRPr="00FD04B0" w:rsidRDefault="003A2119" w:rsidP="00FD04B0">
      <w:pPr>
        <w:pStyle w:val="BodytextJongJGZ"/>
        <w:spacing w:line="360" w:lineRule="auto"/>
        <w:rPr>
          <w:rFonts w:cstheme="minorHAnsi"/>
        </w:rPr>
      </w:pPr>
      <w:r w:rsidRPr="00FD04B0">
        <w:rPr>
          <w:rFonts w:cstheme="minorHAnsi"/>
        </w:rPr>
        <w:t xml:space="preserve">Zo zorgen </w:t>
      </w:r>
      <w:r w:rsidR="00C37846" w:rsidRPr="00FD04B0">
        <w:rPr>
          <w:rFonts w:cstheme="minorHAnsi"/>
        </w:rPr>
        <w:t>z</w:t>
      </w:r>
      <w:r w:rsidRPr="00FD04B0">
        <w:rPr>
          <w:rFonts w:cstheme="minorHAnsi"/>
        </w:rPr>
        <w:t xml:space="preserve">e ervoor dat </w:t>
      </w:r>
      <w:r w:rsidR="00543AAB" w:rsidRPr="00FD04B0">
        <w:rPr>
          <w:rFonts w:cstheme="minorHAnsi"/>
        </w:rPr>
        <w:t>iedereen</w:t>
      </w:r>
      <w:r w:rsidRPr="00FD04B0">
        <w:rPr>
          <w:rFonts w:cstheme="minorHAnsi"/>
        </w:rPr>
        <w:t xml:space="preserve"> in onze regio de kans krijg</w:t>
      </w:r>
      <w:r w:rsidR="00543AAB" w:rsidRPr="00FD04B0">
        <w:rPr>
          <w:rFonts w:cstheme="minorHAnsi"/>
        </w:rPr>
        <w:t>t</w:t>
      </w:r>
      <w:r w:rsidRPr="00FD04B0">
        <w:rPr>
          <w:rFonts w:cstheme="minorHAnsi"/>
        </w:rPr>
        <w:t xml:space="preserve"> om gezond en gelukkig op te groeien. </w:t>
      </w:r>
    </w:p>
    <w:p w14:paraId="4CFA1184" w14:textId="24BAC181" w:rsidR="003A2119" w:rsidRPr="00FD04B0" w:rsidRDefault="003A2119" w:rsidP="00FD04B0">
      <w:pPr>
        <w:pStyle w:val="BodytextJongJGZ"/>
        <w:spacing w:line="360" w:lineRule="auto"/>
        <w:rPr>
          <w:rFonts w:cstheme="minorHAnsi"/>
        </w:rPr>
      </w:pPr>
    </w:p>
    <w:p w14:paraId="307EC6B3" w14:textId="6128BC53" w:rsidR="003A2119" w:rsidRPr="00FD04B0" w:rsidRDefault="003A2119" w:rsidP="00FD04B0">
      <w:pPr>
        <w:pStyle w:val="BodytextJongJGZ"/>
        <w:spacing w:line="360" w:lineRule="auto"/>
        <w:rPr>
          <w:rFonts w:cstheme="minorHAnsi"/>
          <w:b/>
          <w:bCs/>
        </w:rPr>
      </w:pPr>
      <w:r w:rsidRPr="00FD04B0">
        <w:rPr>
          <w:rFonts w:cstheme="minorHAnsi"/>
          <w:b/>
          <w:bCs/>
        </w:rPr>
        <w:t>Wat is jeugdgezondheidszorg?</w:t>
      </w:r>
    </w:p>
    <w:p w14:paraId="0A99A164" w14:textId="0F1067C4" w:rsidR="003A2119" w:rsidRPr="00FD04B0" w:rsidRDefault="003A2119" w:rsidP="00FD04B0">
      <w:pPr>
        <w:pStyle w:val="BodytextJongJGZ"/>
        <w:spacing w:line="360" w:lineRule="auto"/>
        <w:rPr>
          <w:rFonts w:cstheme="minorHAnsi"/>
        </w:rPr>
      </w:pPr>
      <w:r w:rsidRPr="00FD04B0">
        <w:rPr>
          <w:rFonts w:cstheme="minorHAnsi"/>
        </w:rPr>
        <w:t xml:space="preserve">Vanaf de zwangerschap tot de leeftijd van 18 jaar kijkt Jong JGZ mee met de groei en ontwikkeling van je kind. Dat doen ze tijdens momenten van contact op één van de JGZ-locaties, of op school. De </w:t>
      </w:r>
      <w:r w:rsidR="00AA11CC" w:rsidRPr="00FD04B0">
        <w:rPr>
          <w:rFonts w:cstheme="minorHAnsi"/>
        </w:rPr>
        <w:t>JGZ-professionals</w:t>
      </w:r>
      <w:r w:rsidR="00105238" w:rsidRPr="00FD04B0">
        <w:t xml:space="preserve"> </w:t>
      </w:r>
      <w:r w:rsidR="00105238" w:rsidRPr="00FD04B0">
        <w:rPr>
          <w:rFonts w:cstheme="minorHAnsi"/>
        </w:rPr>
        <w:t>(bijvoorbeeld een jeugdverpleegkundige, jeugdarts of doktersassistente)</w:t>
      </w:r>
      <w:r w:rsidR="00105238" w:rsidRPr="00FD04B0">
        <w:t xml:space="preserve"> </w:t>
      </w:r>
      <w:r w:rsidRPr="00FD04B0">
        <w:rPr>
          <w:rFonts w:cstheme="minorHAnsi"/>
        </w:rPr>
        <w:t>van Jong JGZ adviseren, wegen, meten, vaccineren en nemen oog- en gehoortesten af op de juiste momenten. Bij vragen en onzekerheden gaan ze met je kind of met jullie in gesprek.</w:t>
      </w:r>
      <w:r w:rsidR="006A77DF" w:rsidRPr="00FD04B0">
        <w:rPr>
          <w:rFonts w:cstheme="minorHAnsi"/>
        </w:rPr>
        <w:t xml:space="preserve"> </w:t>
      </w:r>
    </w:p>
    <w:p w14:paraId="42D11D12" w14:textId="77475317" w:rsidR="003A2119" w:rsidRPr="00FD04B0" w:rsidRDefault="003A2119" w:rsidP="00FD04B0">
      <w:pPr>
        <w:pStyle w:val="BodytextJongJGZ"/>
        <w:spacing w:line="360" w:lineRule="auto"/>
        <w:rPr>
          <w:rFonts w:cstheme="minorHAnsi"/>
        </w:rPr>
      </w:pPr>
    </w:p>
    <w:p w14:paraId="758EBB99" w14:textId="2213E4BC" w:rsidR="003A2119" w:rsidRDefault="007645E3" w:rsidP="00FD04B0">
      <w:pPr>
        <w:pStyle w:val="BodytextJongJGZ"/>
        <w:spacing w:line="360" w:lineRule="auto"/>
        <w:rPr>
          <w:rFonts w:cstheme="minorHAnsi"/>
        </w:rPr>
      </w:pPr>
      <w:r>
        <w:rPr>
          <w:rFonts w:cstheme="minorHAnsi"/>
          <w:noProof/>
        </w:rPr>
        <w:drawing>
          <wp:anchor distT="0" distB="0" distL="114300" distR="114300" simplePos="0" relativeHeight="251658240" behindDoc="1" locked="0" layoutInCell="1" allowOverlap="1" wp14:anchorId="4B4F8898" wp14:editId="716623CF">
            <wp:simplePos x="0" y="0"/>
            <wp:positionH relativeFrom="column">
              <wp:posOffset>1882140</wp:posOffset>
            </wp:positionH>
            <wp:positionV relativeFrom="paragraph">
              <wp:posOffset>105410</wp:posOffset>
            </wp:positionV>
            <wp:extent cx="4046855" cy="2657475"/>
            <wp:effectExtent l="0" t="0" r="0" b="9525"/>
            <wp:wrapTight wrapText="bothSides">
              <wp:wrapPolygon edited="0">
                <wp:start x="0" y="0"/>
                <wp:lineTo x="0" y="21523"/>
                <wp:lineTo x="21454" y="21523"/>
                <wp:lineTo x="21454" y="0"/>
                <wp:lineTo x="0" y="0"/>
              </wp:wrapPolygon>
            </wp:wrapTight>
            <wp:docPr id="210797280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972802" name="Afbeelding 2107972802"/>
                    <pic:cNvPicPr/>
                  </pic:nvPicPr>
                  <pic:blipFill rotWithShape="1">
                    <a:blip r:embed="rId10" cstate="print">
                      <a:extLst>
                        <a:ext uri="{28A0092B-C50C-407E-A947-70E740481C1C}">
                          <a14:useLocalDpi xmlns:a14="http://schemas.microsoft.com/office/drawing/2010/main" val="0"/>
                        </a:ext>
                      </a:extLst>
                    </a:blip>
                    <a:srcRect t="12454"/>
                    <a:stretch>
                      <a:fillRect/>
                    </a:stretch>
                  </pic:blipFill>
                  <pic:spPr bwMode="auto">
                    <a:xfrm>
                      <a:off x="0" y="0"/>
                      <a:ext cx="4046855" cy="26574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2119" w:rsidRPr="00FD04B0">
        <w:rPr>
          <w:rFonts w:cstheme="minorHAnsi"/>
          <w:b/>
          <w:bCs/>
        </w:rPr>
        <w:t xml:space="preserve">Wat doen de </w:t>
      </w:r>
      <w:r w:rsidR="00105238" w:rsidRPr="00FD04B0">
        <w:rPr>
          <w:rFonts w:cstheme="minorHAnsi"/>
          <w:b/>
          <w:bCs/>
        </w:rPr>
        <w:t>JGZ-professionals</w:t>
      </w:r>
      <w:r w:rsidR="003A2119" w:rsidRPr="00FD04B0">
        <w:rPr>
          <w:rFonts w:cstheme="minorHAnsi"/>
          <w:b/>
          <w:bCs/>
        </w:rPr>
        <w:t xml:space="preserve"> op school?</w:t>
      </w:r>
      <w:r w:rsidR="00105238" w:rsidRPr="00FD04B0">
        <w:rPr>
          <w:rFonts w:cstheme="minorHAnsi"/>
          <w:b/>
          <w:bCs/>
        </w:rPr>
        <w:br/>
      </w:r>
      <w:r w:rsidR="003A2119" w:rsidRPr="00FD04B0">
        <w:rPr>
          <w:rFonts w:cstheme="minorHAnsi"/>
        </w:rPr>
        <w:t xml:space="preserve">In het schema zie je hoe de momenten van contact op de middelbare school eruit kunnen zien. Aan de hand van een praatplaat voeren de professionals van Jong JGZ samen met je kind het gesprek. Wat er gezegd wordt in zo’n gesprek, </w:t>
      </w:r>
      <w:r w:rsidR="00105238" w:rsidRPr="00FD04B0">
        <w:rPr>
          <w:rFonts w:cstheme="minorHAnsi"/>
        </w:rPr>
        <w:t>is vertrouwelijk.</w:t>
      </w:r>
      <w:r w:rsidR="003A2119" w:rsidRPr="00FD04B0">
        <w:rPr>
          <w:rFonts w:cstheme="minorHAnsi"/>
        </w:rPr>
        <w:t xml:space="preserve"> </w:t>
      </w:r>
      <w:r w:rsidR="00105238" w:rsidRPr="00FD04B0">
        <w:rPr>
          <w:rFonts w:cstheme="minorHAnsi"/>
        </w:rPr>
        <w:t>We</w:t>
      </w:r>
      <w:r w:rsidR="001706D2" w:rsidRPr="00FD04B0">
        <w:rPr>
          <w:rFonts w:cstheme="minorHAnsi"/>
        </w:rPr>
        <w:t xml:space="preserve"> informeren o</w:t>
      </w:r>
      <w:r w:rsidR="003A2119" w:rsidRPr="00FD04B0">
        <w:rPr>
          <w:rFonts w:cstheme="minorHAnsi"/>
        </w:rPr>
        <w:t xml:space="preserve">uders of school </w:t>
      </w:r>
      <w:r w:rsidR="001706D2" w:rsidRPr="00FD04B0">
        <w:rPr>
          <w:rFonts w:cstheme="minorHAnsi"/>
        </w:rPr>
        <w:t xml:space="preserve">alleen als het echt nodig is en je kind dit ook goed vindt. </w:t>
      </w:r>
      <w:r w:rsidR="003A2119" w:rsidRPr="00FD04B0">
        <w:rPr>
          <w:rFonts w:cstheme="minorHAnsi"/>
        </w:rPr>
        <w:t xml:space="preserve"> </w:t>
      </w:r>
    </w:p>
    <w:p w14:paraId="251F60BF" w14:textId="77777777" w:rsidR="007645E3" w:rsidRDefault="007645E3" w:rsidP="00FD04B0">
      <w:pPr>
        <w:pStyle w:val="BodytextJongJGZ"/>
        <w:spacing w:line="360" w:lineRule="auto"/>
        <w:rPr>
          <w:rFonts w:cstheme="minorHAnsi"/>
        </w:rPr>
      </w:pPr>
    </w:p>
    <w:p w14:paraId="3350F83C" w14:textId="2900E312" w:rsidR="007645E3" w:rsidRPr="00FD04B0" w:rsidRDefault="007645E3" w:rsidP="00FD04B0">
      <w:pPr>
        <w:pStyle w:val="BodytextJongJGZ"/>
        <w:spacing w:line="360" w:lineRule="auto"/>
        <w:rPr>
          <w:rFonts w:cstheme="minorHAnsi"/>
        </w:rPr>
      </w:pPr>
    </w:p>
    <w:p w14:paraId="76277722" w14:textId="77777777" w:rsidR="001706D2" w:rsidRPr="00FD04B0" w:rsidRDefault="001706D2" w:rsidP="00FD04B0">
      <w:pPr>
        <w:pStyle w:val="BodytextJongJGZ"/>
        <w:spacing w:line="360" w:lineRule="auto"/>
        <w:rPr>
          <w:rFonts w:cstheme="minorHAnsi"/>
        </w:rPr>
      </w:pPr>
    </w:p>
    <w:p w14:paraId="7FE1AD0A" w14:textId="2C81681D" w:rsidR="003A2119" w:rsidRPr="00FD04B0" w:rsidRDefault="003A2119" w:rsidP="00FD04B0">
      <w:pPr>
        <w:pStyle w:val="BodytextJongJGZ"/>
        <w:spacing w:line="360" w:lineRule="auto"/>
        <w:rPr>
          <w:rFonts w:cstheme="minorHAnsi"/>
        </w:rPr>
      </w:pPr>
      <w:r w:rsidRPr="00FD04B0">
        <w:rPr>
          <w:rFonts w:cstheme="minorHAnsi"/>
        </w:rPr>
        <w:lastRenderedPageBreak/>
        <w:t xml:space="preserve">Heb je vragen aan Jong JGZ? Bij ons op school is </w:t>
      </w:r>
      <w:r w:rsidRPr="00FD04B0">
        <w:rPr>
          <w:rFonts w:cstheme="minorHAnsi"/>
          <w:highlight w:val="yellow"/>
        </w:rPr>
        <w:t>[naam]</w:t>
      </w:r>
      <w:r w:rsidRPr="00FD04B0">
        <w:rPr>
          <w:rFonts w:cstheme="minorHAnsi"/>
        </w:rPr>
        <w:t xml:space="preserve"> de schoolambassadeur. </w:t>
      </w:r>
      <w:r w:rsidR="00797C8D" w:rsidRPr="00FD04B0">
        <w:rPr>
          <w:rFonts w:cstheme="minorHAnsi"/>
        </w:rPr>
        <w:t>Zij of hij</w:t>
      </w:r>
      <w:r w:rsidRPr="00FD04B0">
        <w:rPr>
          <w:rFonts w:cstheme="minorHAnsi"/>
        </w:rPr>
        <w:t xml:space="preserve"> kan jullie verder helpen met vragen over opvoeden, opgroeien, gezondheid, (puber)gedrag, ontwikkeling en nog veel meer! Geen vraag is te gek. </w:t>
      </w:r>
    </w:p>
    <w:p w14:paraId="0FB8588A" w14:textId="77777777" w:rsidR="003A2119" w:rsidRPr="00FD04B0" w:rsidRDefault="003A2119" w:rsidP="00FD04B0">
      <w:pPr>
        <w:pStyle w:val="BodytextJongJGZ"/>
        <w:spacing w:line="360" w:lineRule="auto"/>
        <w:rPr>
          <w:rFonts w:cstheme="minorHAnsi"/>
        </w:rPr>
      </w:pPr>
    </w:p>
    <w:p w14:paraId="2E295C02" w14:textId="77777777" w:rsidR="003A2119" w:rsidRPr="00FD04B0" w:rsidRDefault="003A2119" w:rsidP="00FD04B0">
      <w:pPr>
        <w:pStyle w:val="BodytextJongJGZ"/>
        <w:spacing w:line="360" w:lineRule="auto"/>
        <w:rPr>
          <w:rFonts w:cstheme="minorHAnsi"/>
        </w:rPr>
      </w:pPr>
      <w:r w:rsidRPr="00FD04B0">
        <w:rPr>
          <w:rFonts w:cstheme="minorHAnsi"/>
          <w:highlight w:val="yellow"/>
        </w:rPr>
        <w:t>[portretfoto indien gewenst?]</w:t>
      </w:r>
    </w:p>
    <w:p w14:paraId="03BB8336" w14:textId="77777777" w:rsidR="003A2119" w:rsidRPr="00FD04B0" w:rsidRDefault="003A2119" w:rsidP="00FD04B0">
      <w:pPr>
        <w:pStyle w:val="BodytextJongJGZ"/>
        <w:spacing w:line="360" w:lineRule="auto"/>
        <w:rPr>
          <w:rFonts w:cstheme="minorHAnsi"/>
        </w:rPr>
      </w:pPr>
    </w:p>
    <w:p w14:paraId="4BA550DC" w14:textId="77777777" w:rsidR="003A2119" w:rsidRPr="00FD04B0" w:rsidRDefault="003A2119" w:rsidP="00FD04B0">
      <w:pPr>
        <w:pStyle w:val="BodytextJongJGZ"/>
        <w:spacing w:line="360" w:lineRule="auto"/>
        <w:rPr>
          <w:rFonts w:cstheme="minorHAnsi"/>
        </w:rPr>
      </w:pPr>
      <w:r w:rsidRPr="00FD04B0">
        <w:rPr>
          <w:rFonts w:cstheme="minorHAnsi"/>
          <w:b/>
          <w:bCs/>
        </w:rPr>
        <w:t xml:space="preserve">Een nieuwe aanpak </w:t>
      </w:r>
    </w:p>
    <w:p w14:paraId="201BE223" w14:textId="77777777" w:rsidR="003A2119" w:rsidRPr="00FD04B0" w:rsidRDefault="003A2119" w:rsidP="00FD04B0">
      <w:pPr>
        <w:pStyle w:val="BodytextJongJGZ"/>
        <w:spacing w:line="360" w:lineRule="auto"/>
        <w:rPr>
          <w:rFonts w:cstheme="minorHAnsi"/>
        </w:rPr>
      </w:pPr>
      <w:r w:rsidRPr="00FD04B0">
        <w:rPr>
          <w:rFonts w:cstheme="minorHAnsi"/>
        </w:rPr>
        <w:t xml:space="preserve">Vanaf dit schooljaar werkt Jong JGZ dus wat anders dan je misschien gewend was. Maak je geen zorgen: alle kinderen krijgen de juiste aandacht, zodat Jong JGZ eventuele vragen en zorgen met je kind of jullie als ouders kan bespreken. </w:t>
      </w:r>
    </w:p>
    <w:p w14:paraId="68BF26DD" w14:textId="77777777" w:rsidR="003A2119" w:rsidRPr="00FD04B0" w:rsidRDefault="003A2119" w:rsidP="00FD04B0">
      <w:pPr>
        <w:pStyle w:val="BodytextJongJGZ"/>
        <w:spacing w:line="360" w:lineRule="auto"/>
        <w:rPr>
          <w:rFonts w:cstheme="minorHAnsi"/>
        </w:rPr>
      </w:pPr>
    </w:p>
    <w:p w14:paraId="0842D770" w14:textId="77777777" w:rsidR="003A2119" w:rsidRPr="00FD04B0" w:rsidRDefault="003A2119" w:rsidP="00FD04B0">
      <w:pPr>
        <w:pStyle w:val="BodytextJongJGZ"/>
        <w:spacing w:line="360" w:lineRule="auto"/>
        <w:rPr>
          <w:rFonts w:cstheme="minorHAnsi"/>
        </w:rPr>
      </w:pPr>
      <w:r w:rsidRPr="00FD04B0">
        <w:rPr>
          <w:rFonts w:cstheme="minorHAnsi"/>
        </w:rPr>
        <w:t>Vorig schooljaar (2025/2026) begon Jong JGZ met de nieuwe werkwijze op de basisscholen in de regio. Dit schooljaar (2026/2027) is het voortgezet onderwijs aan de beurt. Daarna verandert ook de werkwijze voor de jongere kinderen (0-6 jaar).</w:t>
      </w:r>
    </w:p>
    <w:p w14:paraId="074F8D6D" w14:textId="77777777" w:rsidR="003A2119" w:rsidRPr="00FD04B0" w:rsidRDefault="003A2119" w:rsidP="00FD04B0">
      <w:pPr>
        <w:pStyle w:val="BodytextJongJGZ"/>
        <w:spacing w:line="360" w:lineRule="auto"/>
        <w:rPr>
          <w:rFonts w:cstheme="minorHAnsi"/>
        </w:rPr>
      </w:pPr>
    </w:p>
    <w:p w14:paraId="781B6A7A" w14:textId="77777777" w:rsidR="0013325E" w:rsidRPr="00FD04B0" w:rsidRDefault="0013325E" w:rsidP="00FD04B0">
      <w:pPr>
        <w:pStyle w:val="BodytextJongJGZ"/>
        <w:spacing w:line="360" w:lineRule="auto"/>
        <w:rPr>
          <w:rFonts w:cstheme="minorHAnsi"/>
        </w:rPr>
      </w:pPr>
      <w:proofErr w:type="spellStart"/>
      <w:r w:rsidRPr="00FD04B0">
        <w:rPr>
          <w:rFonts w:cstheme="minorHAnsi"/>
          <w:b/>
          <w:bCs/>
        </w:rPr>
        <w:t>Webportaal</w:t>
      </w:r>
      <w:proofErr w:type="spellEnd"/>
      <w:r w:rsidRPr="00FD04B0">
        <w:rPr>
          <w:rFonts w:cstheme="minorHAnsi"/>
          <w:b/>
          <w:bCs/>
        </w:rPr>
        <w:t xml:space="preserve"> Jong JGZ </w:t>
      </w:r>
    </w:p>
    <w:p w14:paraId="4ED0CBB9" w14:textId="77777777" w:rsidR="0013325E" w:rsidRPr="00FD04B0" w:rsidRDefault="0013325E" w:rsidP="00FD04B0">
      <w:pPr>
        <w:pStyle w:val="BodytextJongJGZ"/>
        <w:spacing w:line="360" w:lineRule="auto"/>
        <w:rPr>
          <w:rFonts w:cstheme="minorHAnsi"/>
        </w:rPr>
      </w:pPr>
      <w:r w:rsidRPr="00FD04B0">
        <w:rPr>
          <w:rFonts w:cstheme="minorHAnsi"/>
        </w:rPr>
        <w:t xml:space="preserve">Via het </w:t>
      </w:r>
      <w:proofErr w:type="spellStart"/>
      <w:r w:rsidRPr="00FD04B0">
        <w:rPr>
          <w:rFonts w:cstheme="minorHAnsi"/>
        </w:rPr>
        <w:t>webportaal</w:t>
      </w:r>
      <w:proofErr w:type="spellEnd"/>
      <w:r w:rsidRPr="00FD04B0">
        <w:rPr>
          <w:rFonts w:cstheme="minorHAnsi"/>
        </w:rPr>
        <w:t xml:space="preserve"> van Jong JGZ kun je allerlei informatie, (volgende) afspraken bekijken en vragen stellen. Ga naar </w:t>
      </w:r>
      <w:hyperlink r:id="rId11" w:anchor="/home" w:history="1">
        <w:r w:rsidRPr="00FD04B0">
          <w:rPr>
            <w:rStyle w:val="Hyperlink"/>
            <w:rFonts w:cstheme="minorHAnsi"/>
            <w:b/>
            <w:bCs/>
          </w:rPr>
          <w:t>ouderportaal.jongjgz.nl</w:t>
        </w:r>
      </w:hyperlink>
      <w:r w:rsidRPr="00FD04B0">
        <w:rPr>
          <w:rFonts w:cstheme="minorHAnsi"/>
        </w:rPr>
        <w:t xml:space="preserve"> en log in met je </w:t>
      </w:r>
      <w:proofErr w:type="spellStart"/>
      <w:r w:rsidRPr="00FD04B0">
        <w:rPr>
          <w:rFonts w:cstheme="minorHAnsi"/>
        </w:rPr>
        <w:t>DigiD</w:t>
      </w:r>
      <w:proofErr w:type="spellEnd"/>
      <w:r w:rsidRPr="00FD04B0">
        <w:rPr>
          <w:rFonts w:cstheme="minorHAnsi"/>
        </w:rPr>
        <w:t>.</w:t>
      </w:r>
    </w:p>
    <w:p w14:paraId="3B24465C" w14:textId="77777777" w:rsidR="0013325E" w:rsidRPr="00FD04B0" w:rsidRDefault="0013325E" w:rsidP="00FD04B0">
      <w:pPr>
        <w:pStyle w:val="BodytextJongJGZ"/>
        <w:spacing w:line="360" w:lineRule="auto"/>
        <w:rPr>
          <w:rFonts w:cstheme="minorHAnsi"/>
        </w:rPr>
      </w:pPr>
    </w:p>
    <w:p w14:paraId="79ABFC34" w14:textId="77777777" w:rsidR="0013325E" w:rsidRPr="00FD04B0" w:rsidRDefault="0013325E" w:rsidP="00FD04B0">
      <w:pPr>
        <w:pStyle w:val="BodytextJongJGZ"/>
        <w:spacing w:line="360" w:lineRule="auto"/>
        <w:rPr>
          <w:rFonts w:cstheme="minorHAnsi"/>
        </w:rPr>
      </w:pPr>
      <w:r w:rsidRPr="00FD04B0">
        <w:rPr>
          <w:rFonts w:cstheme="minorHAnsi"/>
        </w:rPr>
        <w:t xml:space="preserve">Tot je kind 12 jaar is, heb je via het </w:t>
      </w:r>
      <w:proofErr w:type="spellStart"/>
      <w:r w:rsidRPr="00FD04B0">
        <w:rPr>
          <w:rFonts w:cstheme="minorHAnsi"/>
        </w:rPr>
        <w:t>webportaal</w:t>
      </w:r>
      <w:proofErr w:type="spellEnd"/>
      <w:r w:rsidRPr="00FD04B0">
        <w:rPr>
          <w:rFonts w:cstheme="minorHAnsi"/>
        </w:rPr>
        <w:t xml:space="preserve"> van Jong JGZ toegang tot de informatie van je kind. Daarna moet je kind jou toestemming geven om bepaalde informatie in te zien. Je kind moet hiervoor inloggen met een eigen </w:t>
      </w:r>
      <w:proofErr w:type="spellStart"/>
      <w:r w:rsidRPr="00FD04B0">
        <w:rPr>
          <w:rFonts w:cstheme="minorHAnsi"/>
        </w:rPr>
        <w:t>DigiD</w:t>
      </w:r>
      <w:proofErr w:type="spellEnd"/>
      <w:r w:rsidRPr="00FD04B0">
        <w:rPr>
          <w:rFonts w:cstheme="minorHAnsi"/>
        </w:rPr>
        <w:t xml:space="preserve">. </w:t>
      </w:r>
    </w:p>
    <w:p w14:paraId="55F74D5A" w14:textId="77777777" w:rsidR="0013325E" w:rsidRPr="00FD04B0" w:rsidRDefault="0013325E" w:rsidP="00FD04B0">
      <w:pPr>
        <w:pStyle w:val="BodytextJongJGZ"/>
        <w:spacing w:line="360" w:lineRule="auto"/>
        <w:rPr>
          <w:rFonts w:cstheme="minorHAnsi"/>
        </w:rPr>
      </w:pPr>
    </w:p>
    <w:p w14:paraId="0B5F5648" w14:textId="77777777" w:rsidR="0013325E" w:rsidRPr="00FD04B0" w:rsidRDefault="0013325E" w:rsidP="00FD04B0">
      <w:pPr>
        <w:pStyle w:val="BodytextJongJGZ"/>
        <w:spacing w:line="360" w:lineRule="auto"/>
        <w:rPr>
          <w:rFonts w:cstheme="minorHAnsi"/>
        </w:rPr>
      </w:pPr>
      <w:r w:rsidRPr="00FD04B0">
        <w:rPr>
          <w:rFonts w:cstheme="minorHAnsi"/>
        </w:rPr>
        <w:t xml:space="preserve">Op </w:t>
      </w:r>
      <w:hyperlink r:id="rId12" w:history="1">
        <w:r w:rsidRPr="00FD04B0">
          <w:rPr>
            <w:rStyle w:val="Hyperlink"/>
            <w:rFonts w:cstheme="minorHAnsi"/>
          </w:rPr>
          <w:t>jongjgz.nl/</w:t>
        </w:r>
        <w:proofErr w:type="spellStart"/>
        <w:r w:rsidRPr="00FD04B0">
          <w:rPr>
            <w:rStyle w:val="Hyperlink"/>
            <w:rFonts w:cstheme="minorHAnsi"/>
          </w:rPr>
          <w:t>webportaal</w:t>
        </w:r>
        <w:proofErr w:type="spellEnd"/>
      </w:hyperlink>
      <w:r w:rsidRPr="00FD04B0">
        <w:rPr>
          <w:rFonts w:cstheme="minorHAnsi"/>
        </w:rPr>
        <w:t xml:space="preserve"> lees je meer over de mogelijkheden.</w:t>
      </w:r>
    </w:p>
    <w:p w14:paraId="7C39AA86" w14:textId="77777777" w:rsidR="0013325E" w:rsidRPr="00FD04B0" w:rsidRDefault="0013325E" w:rsidP="00FD04B0">
      <w:pPr>
        <w:pStyle w:val="BodytextJongJGZ"/>
        <w:spacing w:line="360" w:lineRule="auto"/>
        <w:rPr>
          <w:rFonts w:cstheme="minorHAnsi"/>
          <w:b/>
          <w:bCs/>
        </w:rPr>
      </w:pPr>
    </w:p>
    <w:p w14:paraId="2AB3402B" w14:textId="77777777" w:rsidR="003A2119" w:rsidRPr="00FD04B0" w:rsidRDefault="003A2119" w:rsidP="00FD04B0">
      <w:pPr>
        <w:pStyle w:val="BodytextJongJGZ"/>
        <w:spacing w:line="360" w:lineRule="auto"/>
        <w:rPr>
          <w:rFonts w:cstheme="minorHAnsi"/>
        </w:rPr>
      </w:pPr>
      <w:r w:rsidRPr="00FD04B0">
        <w:rPr>
          <w:rFonts w:cstheme="minorHAnsi"/>
          <w:b/>
          <w:bCs/>
        </w:rPr>
        <w:t xml:space="preserve">Vragen of contact? </w:t>
      </w:r>
      <w:r w:rsidRPr="00FD04B0">
        <w:rPr>
          <w:rFonts w:cstheme="minorHAnsi"/>
        </w:rPr>
        <w:t xml:space="preserve">Heb je een vraag voor de JGZ-professionals op onze school? Mail contact@jongjgz.nl of bel 088-5664549 (ma t/m vr 08.30-16.30 uur). </w:t>
      </w:r>
    </w:p>
    <w:p w14:paraId="796B766A" w14:textId="6CD8F3E4" w:rsidR="0056251F" w:rsidRPr="00FD04B0" w:rsidRDefault="003A2119" w:rsidP="00FD04B0">
      <w:pPr>
        <w:pStyle w:val="BodytextJongJGZ"/>
        <w:spacing w:line="360" w:lineRule="auto"/>
        <w:rPr>
          <w:rFonts w:cstheme="minorHAnsi"/>
        </w:rPr>
      </w:pPr>
      <w:r w:rsidRPr="00FD04B0">
        <w:rPr>
          <w:rFonts w:cstheme="minorHAnsi"/>
        </w:rPr>
        <w:t xml:space="preserve">Lees meer over JGZ voor 4-12 jarigen op </w:t>
      </w:r>
      <w:hyperlink r:id="rId13" w:history="1">
        <w:r w:rsidRPr="00FD04B0">
          <w:rPr>
            <w:rStyle w:val="Hyperlink"/>
            <w:rFonts w:cstheme="minorHAnsi"/>
          </w:rPr>
          <w:t>www.jongjgz.nl/4-tot-12-jaar</w:t>
        </w:r>
      </w:hyperlink>
      <w:r w:rsidRPr="00FD04B0">
        <w:rPr>
          <w:rFonts w:cstheme="minorHAnsi"/>
        </w:rPr>
        <w:t xml:space="preserve">. </w:t>
      </w:r>
    </w:p>
    <w:sectPr w:rsidR="0056251F" w:rsidRPr="00FD04B0">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C5394" w14:textId="77777777" w:rsidR="00693FFF" w:rsidRDefault="00693FFF" w:rsidP="0056251F">
      <w:r>
        <w:separator/>
      </w:r>
    </w:p>
  </w:endnote>
  <w:endnote w:type="continuationSeparator" w:id="0">
    <w:p w14:paraId="1250CB2F" w14:textId="77777777" w:rsidR="00693FFF" w:rsidRDefault="00693FFF" w:rsidP="0056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etropolis">
    <w:panose1 w:val="00000500000000000000"/>
    <w:charset w:val="00"/>
    <w:family w:val="auto"/>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Metropolis Semi Bold">
    <w:panose1 w:val="00000700000000000000"/>
    <w:charset w:val="00"/>
    <w:family w:val="auto"/>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9AAF" w14:textId="77777777" w:rsidR="00693FFF" w:rsidRDefault="00693FFF" w:rsidP="0056251F">
      <w:r>
        <w:separator/>
      </w:r>
    </w:p>
  </w:footnote>
  <w:footnote w:type="continuationSeparator" w:id="0">
    <w:p w14:paraId="47CEBE41" w14:textId="77777777" w:rsidR="00693FFF" w:rsidRDefault="00693FFF" w:rsidP="0056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A981C" w14:textId="77777777" w:rsidR="0056251F" w:rsidRDefault="0056251F" w:rsidP="0056251F">
    <w:pPr>
      <w:pStyle w:val="Koptekst"/>
      <w:jc w:val="right"/>
    </w:pPr>
    <w:r>
      <w:rPr>
        <w:noProof/>
      </w:rPr>
      <w:drawing>
        <wp:inline distT="0" distB="0" distL="0" distR="0" wp14:anchorId="19D2911F" wp14:editId="3E16110D">
          <wp:extent cx="1651000" cy="665532"/>
          <wp:effectExtent l="0" t="0" r="635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684482" cy="67902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119"/>
    <w:rsid w:val="00105238"/>
    <w:rsid w:val="0013325E"/>
    <w:rsid w:val="001706D2"/>
    <w:rsid w:val="00215E90"/>
    <w:rsid w:val="00266818"/>
    <w:rsid w:val="002A7FDE"/>
    <w:rsid w:val="00353DF4"/>
    <w:rsid w:val="003A2119"/>
    <w:rsid w:val="004C7C35"/>
    <w:rsid w:val="0050518F"/>
    <w:rsid w:val="005133D3"/>
    <w:rsid w:val="00532F29"/>
    <w:rsid w:val="00543AAB"/>
    <w:rsid w:val="0056251F"/>
    <w:rsid w:val="00667734"/>
    <w:rsid w:val="00675A6A"/>
    <w:rsid w:val="00693FFF"/>
    <w:rsid w:val="006A77DF"/>
    <w:rsid w:val="006D68A5"/>
    <w:rsid w:val="00760542"/>
    <w:rsid w:val="007645E3"/>
    <w:rsid w:val="00797C8D"/>
    <w:rsid w:val="007B058A"/>
    <w:rsid w:val="007B2A32"/>
    <w:rsid w:val="00814B69"/>
    <w:rsid w:val="00836206"/>
    <w:rsid w:val="008A29E1"/>
    <w:rsid w:val="008F1EC4"/>
    <w:rsid w:val="00A01DD6"/>
    <w:rsid w:val="00A41E99"/>
    <w:rsid w:val="00A66C73"/>
    <w:rsid w:val="00AA11CC"/>
    <w:rsid w:val="00AB477C"/>
    <w:rsid w:val="00B2406F"/>
    <w:rsid w:val="00B44C31"/>
    <w:rsid w:val="00B542C5"/>
    <w:rsid w:val="00B727EE"/>
    <w:rsid w:val="00B76A57"/>
    <w:rsid w:val="00B776CF"/>
    <w:rsid w:val="00C37846"/>
    <w:rsid w:val="00C90F0E"/>
    <w:rsid w:val="00D01547"/>
    <w:rsid w:val="00D72C27"/>
    <w:rsid w:val="00DF08AD"/>
    <w:rsid w:val="00E17CA0"/>
    <w:rsid w:val="00E64D6E"/>
    <w:rsid w:val="00EE3F84"/>
    <w:rsid w:val="00FD04B0"/>
    <w:rsid w:val="13C673B7"/>
    <w:rsid w:val="1BFBED14"/>
    <w:rsid w:val="2E2CD7FF"/>
    <w:rsid w:val="380E3D9B"/>
    <w:rsid w:val="40940C0F"/>
    <w:rsid w:val="41FA231E"/>
    <w:rsid w:val="5265D147"/>
    <w:rsid w:val="52C824C6"/>
    <w:rsid w:val="5EB68CDE"/>
    <w:rsid w:val="6A3679C1"/>
    <w:rsid w:val="7090B0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70CC2"/>
  <w15:docId w15:val="{CE97B311-EBAE-470B-9B1D-383D9480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nl-NL"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Normal Jong JGZ"/>
    <w:rsid w:val="003A2119"/>
    <w:pPr>
      <w:spacing w:after="0" w:line="240" w:lineRule="atLeast"/>
    </w:pPr>
    <w:rPr>
      <w:rFonts w:ascii="Metropolis" w:eastAsia="Times New Roman" w:hAnsi="Metropolis" w:cs="Maiandra GD"/>
      <w:color w:val="000000" w:themeColor="dark1"/>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6251F"/>
    <w:pPr>
      <w:tabs>
        <w:tab w:val="center" w:pos="4536"/>
        <w:tab w:val="right" w:pos="9072"/>
      </w:tabs>
      <w:spacing w:line="276" w:lineRule="auto"/>
    </w:pPr>
    <w:rPr>
      <w:rFonts w:eastAsiaTheme="minorHAnsi" w:cs="Arial"/>
      <w:color w:val="auto"/>
      <w:sz w:val="22"/>
      <w:szCs w:val="22"/>
      <w:lang w:eastAsia="en-US"/>
    </w:rPr>
  </w:style>
  <w:style w:type="character" w:customStyle="1" w:styleId="KoptekstChar">
    <w:name w:val="Koptekst Char"/>
    <w:basedOn w:val="Standaardalinea-lettertype"/>
    <w:link w:val="Koptekst"/>
    <w:uiPriority w:val="99"/>
    <w:rsid w:val="0056251F"/>
  </w:style>
  <w:style w:type="paragraph" w:styleId="Voettekst">
    <w:name w:val="footer"/>
    <w:basedOn w:val="Standaard"/>
    <w:link w:val="VoettekstChar"/>
    <w:uiPriority w:val="99"/>
    <w:unhideWhenUsed/>
    <w:rsid w:val="0056251F"/>
    <w:pPr>
      <w:tabs>
        <w:tab w:val="center" w:pos="4536"/>
        <w:tab w:val="right" w:pos="9072"/>
      </w:tabs>
      <w:spacing w:line="276" w:lineRule="auto"/>
    </w:pPr>
    <w:rPr>
      <w:rFonts w:eastAsiaTheme="minorHAnsi" w:cs="Arial"/>
      <w:color w:val="auto"/>
      <w:sz w:val="22"/>
      <w:szCs w:val="22"/>
      <w:lang w:eastAsia="en-US"/>
    </w:rPr>
  </w:style>
  <w:style w:type="character" w:customStyle="1" w:styleId="VoettekstChar">
    <w:name w:val="Voettekst Char"/>
    <w:basedOn w:val="Standaardalinea-lettertype"/>
    <w:link w:val="Voettekst"/>
    <w:uiPriority w:val="99"/>
    <w:rsid w:val="0056251F"/>
  </w:style>
  <w:style w:type="character" w:styleId="Hyperlink">
    <w:name w:val="Hyperlink"/>
    <w:aliases w:val="Hyperlink Jong JGZ"/>
    <w:basedOn w:val="Standaardalinea-lettertype"/>
    <w:uiPriority w:val="99"/>
    <w:unhideWhenUsed/>
    <w:rsid w:val="007B058A"/>
    <w:rPr>
      <w:color w:val="04CCBE" w:themeColor="hyperlink"/>
      <w:u w:val="single"/>
    </w:rPr>
  </w:style>
  <w:style w:type="character" w:styleId="Onopgelostemelding">
    <w:name w:val="Unresolved Mention"/>
    <w:basedOn w:val="Standaardalinea-lettertype"/>
    <w:uiPriority w:val="99"/>
    <w:semiHidden/>
    <w:unhideWhenUsed/>
    <w:rsid w:val="007B058A"/>
    <w:rPr>
      <w:color w:val="605E5C"/>
      <w:shd w:val="clear" w:color="auto" w:fill="E1DFDD"/>
    </w:rPr>
  </w:style>
  <w:style w:type="paragraph" w:customStyle="1" w:styleId="BodytextJongJGZ">
    <w:name w:val="Body text Jong JGZ"/>
    <w:basedOn w:val="Standaard"/>
    <w:qFormat/>
    <w:rsid w:val="003A2119"/>
    <w:pPr>
      <w:spacing w:line="320" w:lineRule="atLeast"/>
    </w:pPr>
    <w:rPr>
      <w:spacing w:val="5"/>
    </w:rPr>
  </w:style>
  <w:style w:type="character" w:customStyle="1" w:styleId="TekstopmerkingChar">
    <w:name w:val="Tekst opmerking Char"/>
    <w:basedOn w:val="Standaardalinea-lettertype"/>
    <w:link w:val="Tekstopmerking"/>
    <w:semiHidden/>
    <w:rsid w:val="003A2119"/>
    <w:rPr>
      <w:rFonts w:asciiTheme="minorHAnsi" w:hAnsiTheme="minorHAnsi"/>
      <w:color w:val="000000" w:themeColor="text1"/>
      <w:spacing w:val="5"/>
      <w:sz w:val="18"/>
      <w:szCs w:val="18"/>
    </w:rPr>
  </w:style>
  <w:style w:type="paragraph" w:styleId="Tekstopmerking">
    <w:name w:val="annotation text"/>
    <w:basedOn w:val="Standaard"/>
    <w:next w:val="BodytextJongJGZ"/>
    <w:link w:val="TekstopmerkingChar"/>
    <w:semiHidden/>
    <w:rsid w:val="003A2119"/>
    <w:pPr>
      <w:spacing w:line="320" w:lineRule="atLeast"/>
    </w:pPr>
    <w:rPr>
      <w:rFonts w:asciiTheme="minorHAnsi" w:eastAsiaTheme="minorHAnsi" w:hAnsiTheme="minorHAnsi" w:cs="Arial"/>
      <w:color w:val="000000" w:themeColor="text1"/>
      <w:spacing w:val="5"/>
      <w:sz w:val="18"/>
      <w:szCs w:val="18"/>
      <w:lang w:eastAsia="en-US"/>
    </w:rPr>
  </w:style>
  <w:style w:type="character" w:customStyle="1" w:styleId="TekstopmerkingChar1">
    <w:name w:val="Tekst opmerking Char1"/>
    <w:basedOn w:val="Standaardalinea-lettertype"/>
    <w:uiPriority w:val="99"/>
    <w:semiHidden/>
    <w:rsid w:val="003A2119"/>
    <w:rPr>
      <w:rFonts w:ascii="Metropolis" w:eastAsia="Times New Roman" w:hAnsi="Metropolis" w:cs="Maiandra GD"/>
      <w:color w:val="000000" w:themeColor="dark1"/>
      <w:sz w:val="20"/>
      <w:szCs w:val="20"/>
      <w:lang w:eastAsia="nl-NL"/>
    </w:rPr>
  </w:style>
  <w:style w:type="character" w:styleId="Verwijzingopmerking">
    <w:name w:val="annotation reference"/>
    <w:basedOn w:val="Standaardalinea-lettertype"/>
    <w:semiHidden/>
    <w:rsid w:val="003A2119"/>
    <w:rPr>
      <w:sz w:val="18"/>
      <w:szCs w:val="18"/>
    </w:rPr>
  </w:style>
  <w:style w:type="table" w:customStyle="1" w:styleId="TabelopgemaaktJongJGZ">
    <w:name w:val="Tabel opgemaakt Jong JGZ"/>
    <w:basedOn w:val="Standaardtabel"/>
    <w:uiPriority w:val="99"/>
    <w:rsid w:val="003A2119"/>
    <w:pPr>
      <w:spacing w:after="120" w:line="240" w:lineRule="atLeast"/>
    </w:pPr>
    <w:rPr>
      <w:rFonts w:ascii="Metropolis" w:eastAsia="Times New Roman" w:hAnsi="Metropolis" w:cs="Maiandra GD"/>
      <w:color w:val="000000" w:themeColor="dark1"/>
      <w:sz w:val="16"/>
      <w:szCs w:val="20"/>
      <w:lang w:eastAsia="nl-NL"/>
    </w:rPr>
    <w:tblPr>
      <w:tblStyleRowBandSize w:val="1"/>
    </w:tblPr>
    <w:tblStylePr w:type="firstRow">
      <w:pPr>
        <w:wordWrap/>
        <w:spacing w:beforeLines="0" w:before="40" w:beforeAutospacing="0"/>
        <w:contextualSpacing w:val="0"/>
      </w:pPr>
      <w:rPr>
        <w:rFonts w:ascii="Metropolis Semi Bold" w:hAnsi="Metropolis Semi Bold"/>
        <w:b w:val="0"/>
        <w:color w:val="FFFFFF" w:themeColor="background1"/>
      </w:rPr>
      <w:tblPr/>
      <w:tcPr>
        <w:shd w:val="clear" w:color="auto" w:fill="04CCBE" w:themeFill="accent1"/>
      </w:tcPr>
    </w:tblStylePr>
    <w:tblStylePr w:type="lastRow">
      <w:rPr>
        <w:rFonts w:ascii="Metropolis Semi Bold" w:hAnsi="Metropolis Semi Bold"/>
        <w:b w:val="0"/>
        <w:color w:val="FFFFFF" w:themeColor="background1"/>
      </w:rPr>
      <w:tblPr/>
      <w:tcPr>
        <w:shd w:val="clear" w:color="auto" w:fill="04CCBE" w:themeFill="accent1"/>
      </w:tcPr>
    </w:tblStylePr>
    <w:tblStylePr w:type="firstCol">
      <w:rPr>
        <w:rFonts w:ascii="Metropolis Semi Bold" w:hAnsi="Metropolis Semi Bold"/>
      </w:rPr>
    </w:tblStylePr>
    <w:tblStylePr w:type="band1Horz">
      <w:tblPr/>
      <w:tcPr>
        <w:shd w:val="clear" w:color="auto" w:fill="FFFFFF"/>
      </w:tcPr>
    </w:tblStylePr>
    <w:tblStylePr w:type="band2Horz">
      <w:tblPr/>
      <w:tcPr>
        <w:shd w:val="clear" w:color="auto" w:fill="C7F9F4"/>
      </w:tcPr>
    </w:tblStylePr>
  </w:style>
  <w:style w:type="table" w:styleId="Onopgemaaktetabel1">
    <w:name w:val="Plain Table 1"/>
    <w:basedOn w:val="Standaardtabel"/>
    <w:uiPriority w:val="41"/>
    <w:rsid w:val="00A41E9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ongjgz.nl/4-tot-12-jaar"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jongjgz.nl/webporta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uderportaal.jongjgz.n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instagram.com/jongjg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jongjgznl.sharepoint.com/sites/OfficeTemplates/Gedeelde%20documenten/Jong%20JGZ_leeg%20document%20met%20logo.dotx" TargetMode="External"/></Relationships>
</file>

<file path=word/theme/theme1.xml><?xml version="1.0" encoding="utf-8"?>
<a:theme xmlns:a="http://schemas.openxmlformats.org/drawingml/2006/main" name="Kantoorthema">
  <a:themeElements>
    <a:clrScheme name="Jong JGZ">
      <a:dk1>
        <a:sysClr val="windowText" lastClr="000000"/>
      </a:dk1>
      <a:lt1>
        <a:sysClr val="window" lastClr="FFFFFF"/>
      </a:lt1>
      <a:dk2>
        <a:srgbClr val="44546A"/>
      </a:dk2>
      <a:lt2>
        <a:srgbClr val="E7E6E6"/>
      </a:lt2>
      <a:accent1>
        <a:srgbClr val="04CCBE"/>
      </a:accent1>
      <a:accent2>
        <a:srgbClr val="262261"/>
      </a:accent2>
      <a:accent3>
        <a:srgbClr val="F7CB16"/>
      </a:accent3>
      <a:accent4>
        <a:srgbClr val="FFE1D7"/>
      </a:accent4>
      <a:accent5>
        <a:srgbClr val="C7F9F4"/>
      </a:accent5>
      <a:accent6>
        <a:srgbClr val="FFF5CC"/>
      </a:accent6>
      <a:hlink>
        <a:srgbClr val="04CCBE"/>
      </a:hlink>
      <a:folHlink>
        <a:srgbClr val="262261"/>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778DA64A2493408FE5C869B60ED75D" ma:contentTypeVersion="13" ma:contentTypeDescription="Een nieuw document maken." ma:contentTypeScope="" ma:versionID="62556de6e69956c637159400c60db895">
  <xsd:schema xmlns:xsd="http://www.w3.org/2001/XMLSchema" xmlns:xs="http://www.w3.org/2001/XMLSchema" xmlns:p="http://schemas.microsoft.com/office/2006/metadata/properties" xmlns:ns2="00d26040-6721-4f5a-95d8-517ca78f58b3" xmlns:ns3="d4d29104-6878-44a6-9ec2-d8fafcec4a75" targetNamespace="http://schemas.microsoft.com/office/2006/metadata/properties" ma:root="true" ma:fieldsID="5f357145c4bfe489908ca8da2372e5a2" ns2:_="" ns3:_="">
    <xsd:import namespace="00d26040-6721-4f5a-95d8-517ca78f58b3"/>
    <xsd:import namespace="d4d29104-6878-44a6-9ec2-d8fafcec4a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26040-6721-4f5a-95d8-517ca78f58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e1991be-3535-47a0-be84-1b56d6775ff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d29104-6878-44a6-9ec2-d8fafcec4a7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4d29104-6878-44a6-9ec2-d8fafcec4a75">
      <UserInfo>
        <DisplayName/>
        <AccountId xsi:nil="true"/>
        <AccountType/>
      </UserInfo>
    </SharedWithUsers>
    <lcf76f155ced4ddcb4097134ff3c332f xmlns="00d26040-6721-4f5a-95d8-517ca78f58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40F4FF-CC80-4506-93CD-2CC2856DF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26040-6721-4f5a-95d8-517ca78f58b3"/>
    <ds:schemaRef ds:uri="d4d29104-6878-44a6-9ec2-d8fafcec4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22649-A13D-43AE-8663-DF7B8439C748}">
  <ds:schemaRefs>
    <ds:schemaRef ds:uri="http://schemas.microsoft.com/sharepoint/v3/contenttype/forms"/>
  </ds:schemaRefs>
</ds:datastoreItem>
</file>

<file path=customXml/itemProps3.xml><?xml version="1.0" encoding="utf-8"?>
<ds:datastoreItem xmlns:ds="http://schemas.openxmlformats.org/officeDocument/2006/customXml" ds:itemID="{7768A417-955B-48A6-8885-DCFF4BEF0594}">
  <ds:schemaRefs>
    <ds:schemaRef ds:uri="http://schemas.microsoft.com/office/2006/documentManagement/types"/>
    <ds:schemaRef ds:uri="http://schemas.microsoft.com/office/2006/metadata/properties"/>
    <ds:schemaRef ds:uri="http://www.w3.org/XML/1998/namespace"/>
    <ds:schemaRef ds:uri="d4d29104-6878-44a6-9ec2-d8fafcec4a75"/>
    <ds:schemaRef ds:uri="http://purl.org/dc/dcmitype/"/>
    <ds:schemaRef ds:uri="http://purl.org/dc/elements/1.1/"/>
    <ds:schemaRef ds:uri="http://schemas.microsoft.com/office/infopath/2007/PartnerControls"/>
    <ds:schemaRef ds:uri="http://schemas.openxmlformats.org/package/2006/metadata/core-properties"/>
    <ds:schemaRef ds:uri="00d26040-6721-4f5a-95d8-517ca78f58b3"/>
    <ds:schemaRef ds:uri="http://purl.org/dc/terms/"/>
  </ds:schemaRefs>
</ds:datastoreItem>
</file>

<file path=docProps/app.xml><?xml version="1.0" encoding="utf-8"?>
<Properties xmlns="http://schemas.openxmlformats.org/officeDocument/2006/extended-properties" xmlns:vt="http://schemas.openxmlformats.org/officeDocument/2006/docPropsVTypes">
  <Template>Jong%20JGZ_leeg%20document%20met%20logo</Template>
  <TotalTime>35</TotalTime>
  <Pages>2</Pages>
  <Words>496</Words>
  <Characters>2728</Characters>
  <Application>Microsoft Office Word</Application>
  <DocSecurity>0</DocSecurity>
  <Lines>22</Lines>
  <Paragraphs>6</Paragraphs>
  <ScaleCrop>false</ScaleCrop>
  <Company>Rivas Zorggroep</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Renee van Doesburg</dc:creator>
  <cp:lastModifiedBy>Renee van Doesburg</cp:lastModifiedBy>
  <cp:revision>25</cp:revision>
  <cp:lastPrinted>2018-01-11T08:10:00Z</cp:lastPrinted>
  <dcterms:created xsi:type="dcterms:W3CDTF">2026-03-09T09:47:00Z</dcterms:created>
  <dcterms:modified xsi:type="dcterms:W3CDTF">2026-04-21T09:09:00Z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0x010100E4778DA64A2493408FE5C869B60ED75D</vt:lpwstr>
  </property>
  <property fmtid="{D5CDD505-2E9C-101B-9397-08002B2CF9AE}" pid="3" name="Order">
    <vt:r8>100</vt:r8>
  </property>
  <property fmtid="{D5CDD505-2E9C-101B-9397-08002B2CF9AE}" pid="4" name="GUID">
    <vt:lpwstr>2469f260-e5ef-42bc-a06f-2cb5b8332dc4</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JUBasedOn">
    <vt:lpwstr>Jong JGZ_leeg document met logo.dotx</vt:lpwstr>
  </property>
  <property fmtid="{D5CDD505-2E9C-101B-9397-08002B2CF9AE}" pid="12" name="MediaServiceImageTags">
    <vt:lpwstr/>
  </property>
</Properties>
</file>